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A28" w:rsidRDefault="007C4A28" w:rsidP="00230D54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30D54">
        <w:rPr>
          <w:b/>
          <w:sz w:val="28"/>
        </w:rPr>
        <w:t>Р</w:t>
      </w:r>
      <w:r w:rsidRPr="00230D5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ССИЙСКАЯ ФЕДЕРАЦИЯ</w:t>
      </w:r>
    </w:p>
    <w:p w:rsidR="007C4A28" w:rsidRDefault="007C4A28" w:rsidP="00230D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7C4A28" w:rsidRDefault="007C4A28" w:rsidP="00230D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Красновичское сельское поселение</w:t>
      </w:r>
    </w:p>
    <w:p w:rsidR="007C4A28" w:rsidRDefault="007C4A28" w:rsidP="00230D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Красновичский сельский Совет народных депутатов</w:t>
      </w:r>
    </w:p>
    <w:p w:rsidR="007C4A28" w:rsidRDefault="007C4A28" w:rsidP="00230D5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7C4A28" w:rsidRDefault="007C4A28" w:rsidP="00230D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7C4A28" w:rsidRDefault="007C4A28" w:rsidP="00230D54">
      <w:pPr>
        <w:jc w:val="center"/>
        <w:rPr>
          <w:b/>
          <w:sz w:val="28"/>
          <w:szCs w:val="28"/>
        </w:rPr>
      </w:pPr>
    </w:p>
    <w:p w:rsidR="007C4A28" w:rsidRDefault="007C4A28" w:rsidP="00230D54">
      <w:pPr>
        <w:jc w:val="center"/>
        <w:rPr>
          <w:b/>
          <w:sz w:val="28"/>
          <w:szCs w:val="28"/>
        </w:rPr>
      </w:pPr>
    </w:p>
    <w:p w:rsidR="007C4A28" w:rsidRDefault="007C4A28" w:rsidP="00230D5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C259E5">
        <w:rPr>
          <w:sz w:val="28"/>
          <w:szCs w:val="28"/>
        </w:rPr>
        <w:t>т</w:t>
      </w:r>
      <w:r>
        <w:rPr>
          <w:sz w:val="28"/>
          <w:szCs w:val="28"/>
        </w:rPr>
        <w:t xml:space="preserve">  10.07.2019</w:t>
      </w:r>
      <w:r w:rsidRPr="00C259E5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259E5">
        <w:rPr>
          <w:sz w:val="28"/>
          <w:szCs w:val="28"/>
        </w:rPr>
        <w:t>№</w:t>
      </w:r>
      <w:r>
        <w:rPr>
          <w:sz w:val="28"/>
          <w:szCs w:val="28"/>
        </w:rPr>
        <w:t xml:space="preserve"> 3-138</w:t>
      </w:r>
    </w:p>
    <w:p w:rsidR="007C4A28" w:rsidRDefault="007C4A28" w:rsidP="00230D54">
      <w:r>
        <w:rPr>
          <w:sz w:val="28"/>
          <w:szCs w:val="28"/>
        </w:rPr>
        <w:t>с</w:t>
      </w:r>
      <w:r w:rsidRPr="00C259E5">
        <w:rPr>
          <w:sz w:val="28"/>
          <w:szCs w:val="28"/>
        </w:rPr>
        <w:t>.</w:t>
      </w:r>
      <w:r>
        <w:rPr>
          <w:sz w:val="28"/>
          <w:szCs w:val="28"/>
        </w:rPr>
        <w:t>Красновичи</w:t>
      </w:r>
    </w:p>
    <w:p w:rsidR="007C4A28" w:rsidRDefault="007C4A28" w:rsidP="00230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7C4A28" w:rsidRDefault="007C4A28" w:rsidP="00230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Красновичского сельского  Совета народных </w:t>
      </w:r>
    </w:p>
    <w:p w:rsidR="007C4A28" w:rsidRDefault="007C4A28" w:rsidP="00230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 от 12.11.2010г. №2-238 «О земельном </w:t>
      </w:r>
    </w:p>
    <w:p w:rsidR="007C4A28" w:rsidRPr="0010445B" w:rsidRDefault="007C4A28" w:rsidP="0010445B">
      <w:pPr>
        <w:jc w:val="both"/>
        <w:rPr>
          <w:sz w:val="28"/>
          <w:szCs w:val="28"/>
        </w:rPr>
      </w:pPr>
      <w:r>
        <w:rPr>
          <w:sz w:val="28"/>
          <w:szCs w:val="28"/>
        </w:rPr>
        <w:t>налоге» (</w:t>
      </w:r>
      <w:r w:rsidRPr="0010445B">
        <w:rPr>
          <w:sz w:val="28"/>
          <w:szCs w:val="28"/>
        </w:rPr>
        <w:t>в ред. решения от 14.11.2013г. №2-306,</w:t>
      </w:r>
    </w:p>
    <w:p w:rsidR="007C4A28" w:rsidRPr="0010445B" w:rsidRDefault="007C4A28" w:rsidP="0010445B">
      <w:pPr>
        <w:jc w:val="both"/>
        <w:rPr>
          <w:sz w:val="28"/>
          <w:szCs w:val="28"/>
        </w:rPr>
      </w:pPr>
      <w:r w:rsidRPr="0010445B">
        <w:rPr>
          <w:sz w:val="28"/>
          <w:szCs w:val="28"/>
        </w:rPr>
        <w:t xml:space="preserve">от 30.09.2014г. №3-14, от 25.08.2015г. №3-42, </w:t>
      </w:r>
    </w:p>
    <w:p w:rsidR="007C4A28" w:rsidRDefault="007C4A28" w:rsidP="0010445B">
      <w:pPr>
        <w:jc w:val="both"/>
        <w:rPr>
          <w:sz w:val="28"/>
          <w:szCs w:val="28"/>
        </w:rPr>
      </w:pPr>
      <w:r w:rsidRPr="0010445B">
        <w:rPr>
          <w:sz w:val="28"/>
          <w:szCs w:val="28"/>
        </w:rPr>
        <w:t>от 24.02.2016г.№3-63</w:t>
      </w:r>
      <w:r>
        <w:rPr>
          <w:sz w:val="28"/>
          <w:szCs w:val="28"/>
        </w:rPr>
        <w:t>,</w:t>
      </w:r>
      <w:r w:rsidRPr="003D1F2A">
        <w:rPr>
          <w:sz w:val="28"/>
          <w:szCs w:val="28"/>
        </w:rPr>
        <w:t xml:space="preserve"> </w:t>
      </w:r>
      <w:r>
        <w:rPr>
          <w:sz w:val="28"/>
          <w:szCs w:val="28"/>
        </w:rPr>
        <w:t>№3-120</w:t>
      </w:r>
      <w:r w:rsidRPr="00B917E5">
        <w:rPr>
          <w:sz w:val="28"/>
          <w:szCs w:val="28"/>
        </w:rPr>
        <w:t xml:space="preserve"> </w:t>
      </w:r>
      <w:r>
        <w:rPr>
          <w:sz w:val="28"/>
          <w:szCs w:val="28"/>
        </w:rPr>
        <w:t>от 04.10.2018г.)</w:t>
      </w:r>
    </w:p>
    <w:p w:rsidR="007C4A28" w:rsidRDefault="007C4A28" w:rsidP="004F0EEF">
      <w:pPr>
        <w:jc w:val="both"/>
      </w:pPr>
      <w:r>
        <w:rPr>
          <w:sz w:val="28"/>
          <w:szCs w:val="28"/>
        </w:rPr>
        <w:t xml:space="preserve"> </w:t>
      </w:r>
    </w:p>
    <w:p w:rsidR="007C4A28" w:rsidRDefault="007C4A28" w:rsidP="00230D54">
      <w:pPr>
        <w:jc w:val="both"/>
      </w:pPr>
      <w:r>
        <w:tab/>
      </w:r>
      <w:r>
        <w:rPr>
          <w:sz w:val="28"/>
          <w:szCs w:val="28"/>
        </w:rPr>
        <w:t>В соответствии  с главой 31 «Земельный налог»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муниципального</w:t>
      </w:r>
      <w:r>
        <w:t xml:space="preserve"> </w:t>
      </w:r>
      <w:r>
        <w:rPr>
          <w:sz w:val="28"/>
          <w:szCs w:val="28"/>
        </w:rPr>
        <w:t>образования «Красновичское сельское поселение» Красновичский сельский Совет народных депутатов</w:t>
      </w:r>
    </w:p>
    <w:p w:rsidR="007C4A28" w:rsidRDefault="007C4A28" w:rsidP="00230D54">
      <w:pPr>
        <w:jc w:val="both"/>
        <w:rPr>
          <w:b/>
          <w:bCs/>
          <w:sz w:val="28"/>
        </w:rPr>
      </w:pPr>
      <w:r>
        <w:tab/>
      </w:r>
      <w:r>
        <w:tab/>
      </w:r>
      <w:r>
        <w:rPr>
          <w:sz w:val="28"/>
        </w:rPr>
        <w:tab/>
      </w:r>
      <w:r>
        <w:rPr>
          <w:b/>
          <w:bCs/>
          <w:sz w:val="28"/>
        </w:rPr>
        <w:t>РЕШИЛ:</w:t>
      </w:r>
    </w:p>
    <w:p w:rsidR="007C4A28" w:rsidRDefault="007C4A28" w:rsidP="0010445B">
      <w:pPr>
        <w:jc w:val="both"/>
        <w:rPr>
          <w:sz w:val="28"/>
        </w:rPr>
      </w:pPr>
      <w:r>
        <w:rPr>
          <w:sz w:val="28"/>
        </w:rPr>
        <w:tab/>
        <w:t xml:space="preserve">1.Внести изменение в </w:t>
      </w:r>
      <w:r>
        <w:rPr>
          <w:sz w:val="28"/>
          <w:szCs w:val="28"/>
        </w:rPr>
        <w:t xml:space="preserve">решение Красновичского сельского Совета народных депутатов от 12.11.2010г. №2-238 «О земельном налоге» (в редакции решений </w:t>
      </w:r>
      <w:r w:rsidRPr="0010445B">
        <w:rPr>
          <w:sz w:val="28"/>
          <w:szCs w:val="28"/>
        </w:rPr>
        <w:t>от 14.11.2013г. №2-306, от 30.09.2014г. №3-14, от 25.08.2015г. №3-42, от 24.02.2016г.№3-63</w:t>
      </w:r>
      <w:r>
        <w:rPr>
          <w:sz w:val="28"/>
          <w:szCs w:val="28"/>
        </w:rPr>
        <w:t>,</w:t>
      </w:r>
      <w:r w:rsidRPr="00B91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№3-120 от 04.10.2018г) </w:t>
      </w:r>
      <w:r>
        <w:rPr>
          <w:sz w:val="28"/>
        </w:rPr>
        <w:t>:</w:t>
      </w:r>
    </w:p>
    <w:p w:rsidR="007C4A28" w:rsidRDefault="007C4A28" w:rsidP="004F0EEF">
      <w:pPr>
        <w:jc w:val="both"/>
        <w:rPr>
          <w:sz w:val="28"/>
        </w:rPr>
      </w:pPr>
      <w:r>
        <w:rPr>
          <w:sz w:val="28"/>
        </w:rPr>
        <w:tab/>
        <w:t>1.1.</w:t>
      </w:r>
      <w:r>
        <w:rPr>
          <w:sz w:val="28"/>
          <w:szCs w:val="28"/>
        </w:rPr>
        <w:t>Абзац 4</w:t>
      </w:r>
      <w:r>
        <w:rPr>
          <w:sz w:val="28"/>
        </w:rPr>
        <w:t xml:space="preserve"> подпункта 2.1. пункта 2   изложить в следующей редакции: </w:t>
      </w:r>
    </w:p>
    <w:p w:rsidR="007C4A28" w:rsidRPr="00AF172C" w:rsidRDefault="007C4A28" w:rsidP="004F0EE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AF172C">
        <w:rPr>
          <w:sz w:val="28"/>
          <w:szCs w:val="28"/>
        </w:rPr>
        <w:t>«-</w:t>
      </w:r>
      <w:r w:rsidRPr="00AF172C">
        <w:rPr>
          <w:sz w:val="28"/>
          <w:szCs w:val="28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5" w:history="1">
        <w:r w:rsidRPr="00466A50">
          <w:rPr>
            <w:color w:val="000000"/>
            <w:sz w:val="28"/>
            <w:szCs w:val="28"/>
            <w:lang w:eastAsia="en-US"/>
          </w:rPr>
          <w:t>законом</w:t>
        </w:r>
      </w:hyperlink>
      <w:r w:rsidRPr="00466A50">
        <w:rPr>
          <w:color w:val="000000"/>
          <w:sz w:val="28"/>
          <w:szCs w:val="28"/>
          <w:lang w:eastAsia="en-US"/>
        </w:rPr>
        <w:t xml:space="preserve"> </w:t>
      </w:r>
      <w:r w:rsidRPr="00AF172C">
        <w:rPr>
          <w:sz w:val="28"/>
          <w:szCs w:val="28"/>
          <w:lang w:eastAsia="en-US"/>
        </w:rPr>
        <w:t>от 29 июля 2017 года N 217-ФЗ "О ведении гражданами садоводства и огородничества для собственных нужд и о внесении изменений в отдельные законодател</w:t>
      </w:r>
      <w:r>
        <w:rPr>
          <w:sz w:val="28"/>
          <w:szCs w:val="28"/>
          <w:lang w:eastAsia="en-US"/>
        </w:rPr>
        <w:t>ьные акты Российской Федерации;».</w:t>
      </w:r>
    </w:p>
    <w:p w:rsidR="007C4A28" w:rsidRPr="008C4146" w:rsidRDefault="007C4A28" w:rsidP="004F0EEF">
      <w:pPr>
        <w:jc w:val="both"/>
        <w:rPr>
          <w:sz w:val="28"/>
          <w:szCs w:val="28"/>
        </w:rPr>
      </w:pPr>
      <w:r>
        <w:tab/>
      </w:r>
      <w:r w:rsidRPr="008C4146">
        <w:rPr>
          <w:sz w:val="28"/>
          <w:szCs w:val="28"/>
        </w:rPr>
        <w:t>2.Настоящее решение опубликовать в газете «Унечская газета» и разместить в сети Интернет по адресу</w:t>
      </w:r>
      <w:r>
        <w:rPr>
          <w:sz w:val="28"/>
          <w:szCs w:val="28"/>
        </w:rPr>
        <w:t>.</w:t>
      </w:r>
    </w:p>
    <w:p w:rsidR="007C4A28" w:rsidRDefault="007C4A28" w:rsidP="004F0EEF">
      <w:pPr>
        <w:pStyle w:val="BodyText3"/>
      </w:pPr>
      <w: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7C4A28" w:rsidRDefault="007C4A28" w:rsidP="004F0EEF">
      <w:pPr>
        <w:jc w:val="both"/>
        <w:rPr>
          <w:sz w:val="28"/>
        </w:rPr>
      </w:pPr>
    </w:p>
    <w:p w:rsidR="007C4A28" w:rsidRDefault="007C4A28" w:rsidP="00230D54">
      <w:pPr>
        <w:jc w:val="both"/>
        <w:rPr>
          <w:sz w:val="28"/>
        </w:rPr>
      </w:pPr>
    </w:p>
    <w:p w:rsidR="007C4A28" w:rsidRDefault="007C4A28" w:rsidP="00230D54">
      <w:pPr>
        <w:jc w:val="both"/>
        <w:rPr>
          <w:sz w:val="28"/>
        </w:rPr>
      </w:pPr>
      <w:r>
        <w:rPr>
          <w:sz w:val="28"/>
        </w:rPr>
        <w:t>Глава Красновичского сельского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В.И. Понедько</w:t>
      </w:r>
    </w:p>
    <w:p w:rsidR="007C4A28" w:rsidRDefault="007C4A28" w:rsidP="00230D54">
      <w:pPr>
        <w:jc w:val="both"/>
        <w:rPr>
          <w:sz w:val="28"/>
        </w:rPr>
      </w:pPr>
      <w:r>
        <w:rPr>
          <w:sz w:val="28"/>
        </w:rPr>
        <w:t>поселения</w:t>
      </w:r>
      <w:r>
        <w:rPr>
          <w:sz w:val="28"/>
        </w:rPr>
        <w:tab/>
      </w:r>
      <w:r>
        <w:rPr>
          <w:sz w:val="28"/>
        </w:rPr>
        <w:tab/>
      </w:r>
    </w:p>
    <w:sectPr w:rsidR="007C4A28" w:rsidSect="00B27D08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61352"/>
    <w:multiLevelType w:val="multilevel"/>
    <w:tmpl w:val="C696E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/>
      </w:rPr>
    </w:lvl>
  </w:abstractNum>
  <w:abstractNum w:abstractNumId="1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4218"/>
    <w:rsid w:val="0003055B"/>
    <w:rsid w:val="00043176"/>
    <w:rsid w:val="00044218"/>
    <w:rsid w:val="000A508D"/>
    <w:rsid w:val="000C5E36"/>
    <w:rsid w:val="000C647B"/>
    <w:rsid w:val="0010445B"/>
    <w:rsid w:val="00112483"/>
    <w:rsid w:val="001205A8"/>
    <w:rsid w:val="00121666"/>
    <w:rsid w:val="001434DB"/>
    <w:rsid w:val="00181479"/>
    <w:rsid w:val="0019418F"/>
    <w:rsid w:val="001C6C7E"/>
    <w:rsid w:val="002302FE"/>
    <w:rsid w:val="00230D54"/>
    <w:rsid w:val="00343A4D"/>
    <w:rsid w:val="0036254A"/>
    <w:rsid w:val="003D1F2A"/>
    <w:rsid w:val="00440CA6"/>
    <w:rsid w:val="00466A50"/>
    <w:rsid w:val="004735C8"/>
    <w:rsid w:val="004F0EEF"/>
    <w:rsid w:val="00520887"/>
    <w:rsid w:val="00527A89"/>
    <w:rsid w:val="005543FE"/>
    <w:rsid w:val="00571C7B"/>
    <w:rsid w:val="00596A31"/>
    <w:rsid w:val="00624E10"/>
    <w:rsid w:val="006376AC"/>
    <w:rsid w:val="00672E63"/>
    <w:rsid w:val="00682095"/>
    <w:rsid w:val="006E4791"/>
    <w:rsid w:val="006F45D8"/>
    <w:rsid w:val="00724EBF"/>
    <w:rsid w:val="00762177"/>
    <w:rsid w:val="007A5DD2"/>
    <w:rsid w:val="007C4A28"/>
    <w:rsid w:val="007C6921"/>
    <w:rsid w:val="007F61D5"/>
    <w:rsid w:val="00810D5A"/>
    <w:rsid w:val="00830F75"/>
    <w:rsid w:val="00897A1B"/>
    <w:rsid w:val="008A63A6"/>
    <w:rsid w:val="008C4146"/>
    <w:rsid w:val="008D5582"/>
    <w:rsid w:val="00906FAD"/>
    <w:rsid w:val="00912533"/>
    <w:rsid w:val="009614F0"/>
    <w:rsid w:val="0096640E"/>
    <w:rsid w:val="0097582C"/>
    <w:rsid w:val="009D2CE2"/>
    <w:rsid w:val="009E5083"/>
    <w:rsid w:val="00A1421F"/>
    <w:rsid w:val="00A21DB0"/>
    <w:rsid w:val="00A26116"/>
    <w:rsid w:val="00A35C26"/>
    <w:rsid w:val="00A54F7E"/>
    <w:rsid w:val="00AF172C"/>
    <w:rsid w:val="00AF19A5"/>
    <w:rsid w:val="00B005D8"/>
    <w:rsid w:val="00B27D08"/>
    <w:rsid w:val="00B36482"/>
    <w:rsid w:val="00B917E5"/>
    <w:rsid w:val="00BA0B82"/>
    <w:rsid w:val="00BC44B4"/>
    <w:rsid w:val="00C05F69"/>
    <w:rsid w:val="00C158AD"/>
    <w:rsid w:val="00C259E5"/>
    <w:rsid w:val="00C51E69"/>
    <w:rsid w:val="00C60779"/>
    <w:rsid w:val="00CA10BD"/>
    <w:rsid w:val="00CD3020"/>
    <w:rsid w:val="00D47D85"/>
    <w:rsid w:val="00D71A81"/>
    <w:rsid w:val="00DB7DA6"/>
    <w:rsid w:val="00DF2AB3"/>
    <w:rsid w:val="00E10F5F"/>
    <w:rsid w:val="00E25632"/>
    <w:rsid w:val="00EF5E90"/>
    <w:rsid w:val="00F0760F"/>
    <w:rsid w:val="00F71EE8"/>
    <w:rsid w:val="00FA0AEA"/>
    <w:rsid w:val="00FA5080"/>
    <w:rsid w:val="00FE7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21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44218"/>
    <w:pPr>
      <w:keepNext/>
      <w:outlineLvl w:val="0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44218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044218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44218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044218"/>
    <w:pPr>
      <w:ind w:left="705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44218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044218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44218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A142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47D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7D85"/>
    <w:rPr>
      <w:rFonts w:ascii="Tahoma" w:hAnsi="Tahoma" w:cs="Tahoma"/>
      <w:sz w:val="16"/>
      <w:szCs w:val="16"/>
      <w:lang w:eastAsia="ru-RU"/>
    </w:rPr>
  </w:style>
  <w:style w:type="paragraph" w:styleId="Title">
    <w:name w:val="Title"/>
    <w:basedOn w:val="Normal"/>
    <w:link w:val="TitleChar"/>
    <w:uiPriority w:val="99"/>
    <w:qFormat/>
    <w:rsid w:val="0019418F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19418F"/>
    <w:rPr>
      <w:rFonts w:ascii="Times New Roman" w:hAnsi="Times New Roman" w:cs="Times New Roman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19418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9418F"/>
    <w:rPr>
      <w:rFonts w:ascii="Arial Narrow" w:hAnsi="Arial Narrow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2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F80D24068908A81485B4C44F3D86EE35082C008CFF464256825774BF61E5F1CEF1E3BF68754465A98DB424FCCEMB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316</Words>
  <Characters>1807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Бухгалтер</cp:lastModifiedBy>
  <cp:revision>2</cp:revision>
  <cp:lastPrinted>2019-08-16T06:51:00Z</cp:lastPrinted>
  <dcterms:created xsi:type="dcterms:W3CDTF">2019-08-16T06:51:00Z</dcterms:created>
  <dcterms:modified xsi:type="dcterms:W3CDTF">2019-08-16T06:51:00Z</dcterms:modified>
</cp:coreProperties>
</file>